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833298A" w14:textId="77777777" w:rsidR="00444E53" w:rsidRDefault="00123978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3A11465" wp14:editId="7598234E">
                <wp:simplePos x="0" y="0"/>
                <wp:positionH relativeFrom="column">
                  <wp:posOffset>-819807</wp:posOffset>
                </wp:positionH>
                <wp:positionV relativeFrom="paragraph">
                  <wp:posOffset>-236483</wp:posOffset>
                </wp:positionV>
                <wp:extent cx="2141899" cy="2948152"/>
                <wp:effectExtent l="0" t="0" r="17145" b="1143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1899" cy="294815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61BFB5" id="Rectangle 17" o:spid="_x0000_s1026" style="position:absolute;margin-left:-64.55pt;margin-top:-18.6pt;width:168.65pt;height:232.1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" filled="f" strokecolor="black [3213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23598EA" wp14:editId="7D38156F">
                <wp:simplePos x="0" y="0"/>
                <wp:positionH relativeFrom="column">
                  <wp:posOffset>385297</wp:posOffset>
                </wp:positionH>
                <wp:positionV relativeFrom="paragraph">
                  <wp:posOffset>-53186</wp:posOffset>
                </wp:positionV>
                <wp:extent cx="552112" cy="756745"/>
                <wp:effectExtent l="50800" t="0" r="45085" b="0"/>
                <wp:wrapNone/>
                <wp:docPr id="16" name="Ova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200249">
                          <a:off x="0" y="0"/>
                          <a:ext cx="552112" cy="756745"/>
                        </a:xfrm>
                        <a:prstGeom prst="ellipse">
                          <a:avLst/>
                        </a:prstGeom>
                        <a:solidFill>
                          <a:srgbClr val="CF35B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8A99605" id="Oval 16" o:spid="_x0000_s1026" style="position:absolute;margin-left:30.35pt;margin-top:-4.2pt;width:43.45pt;height:59.6pt;rotation:2403259fd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" fillcolor="#cf35be" stroked="f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C9AB887" wp14:editId="36A5F7E6">
                <wp:simplePos x="0" y="0"/>
                <wp:positionH relativeFrom="column">
                  <wp:posOffset>-523478</wp:posOffset>
                </wp:positionH>
                <wp:positionV relativeFrom="paragraph">
                  <wp:posOffset>-55814</wp:posOffset>
                </wp:positionV>
                <wp:extent cx="552112" cy="756745"/>
                <wp:effectExtent l="50800" t="0" r="57785" b="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267097">
                          <a:off x="0" y="0"/>
                          <a:ext cx="552112" cy="756745"/>
                        </a:xfrm>
                        <a:prstGeom prst="ellipse">
                          <a:avLst/>
                        </a:prstGeom>
                        <a:solidFill>
                          <a:srgbClr val="CF35B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90E880A" id="Oval 15" o:spid="_x0000_s1026" style="position:absolute;margin-left:-41.2pt;margin-top:-4.4pt;width:43.45pt;height:59.6pt;rotation:9029874fd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" fillcolor="#cf35be" stroked="f" strokeweight="1pt">
                <v:stroke joinstyle="miter"/>
              </v:oval>
            </w:pict>
          </mc:Fallback>
        </mc:AlternateContent>
      </w:r>
    </w:p>
    <w:p w14:paraId="5DCD94C2" w14:textId="77777777" w:rsidR="00444E53" w:rsidRDefault="00123978" w:rsidP="00123978">
      <w:pPr>
        <w:jc w:val="center"/>
        <w:rPr>
          <w:rFonts w:ascii="Comic Sans MS" w:hAnsi="Comic Sans MS"/>
          <w:b/>
          <w:bCs/>
          <w:sz w:val="32"/>
          <w:szCs w:val="32"/>
          <w:u w:val="single"/>
        </w:rPr>
      </w:pPr>
      <w:r>
        <w:rPr>
          <w:rFonts w:ascii="Comic Sans MS" w:hAnsi="Comic Sans MS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823F8C4" wp14:editId="370B323F">
                <wp:simplePos x="0" y="0"/>
                <wp:positionH relativeFrom="column">
                  <wp:posOffset>-141517</wp:posOffset>
                </wp:positionH>
                <wp:positionV relativeFrom="paragraph">
                  <wp:posOffset>345177</wp:posOffset>
                </wp:positionV>
                <wp:extent cx="646386" cy="677918"/>
                <wp:effectExtent l="0" t="0" r="14605" b="8255"/>
                <wp:wrapNone/>
                <wp:docPr id="4" name="Ov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6386" cy="677918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A2FBACD" id="Oval 4" o:spid="_x0000_s1026" style="position:absolute;margin-left:-11.15pt;margin-top:27.2pt;width:50.9pt;height:53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" fillcolor="#ffc000 [3207]" strokecolor="#7f5f00 [1607]" strokeweight="1pt">
                <v:stroke joinstyle="miter"/>
              </v:oval>
            </w:pict>
          </mc:Fallback>
        </mc:AlternateContent>
      </w:r>
      <w:r>
        <w:rPr>
          <w:rFonts w:ascii="Comic Sans MS" w:hAnsi="Comic Sans MS"/>
          <w:b/>
          <w:bCs/>
          <w:sz w:val="32"/>
          <w:szCs w:val="32"/>
          <w:u w:val="single"/>
        </w:rPr>
        <w:t>Listening Pictures: Partner 1</w:t>
      </w:r>
    </w:p>
    <w:p w14:paraId="32D0B99C" w14:textId="77777777" w:rsidR="00123978" w:rsidRDefault="00123978" w:rsidP="00123978">
      <w:pPr>
        <w:jc w:val="center"/>
        <w:rPr>
          <w:rFonts w:ascii="Comic Sans MS" w:hAnsi="Comic Sans MS"/>
          <w:b/>
          <w:bCs/>
          <w:sz w:val="32"/>
          <w:szCs w:val="32"/>
          <w:u w:val="single"/>
        </w:rPr>
      </w:pPr>
      <w:r>
        <w:rPr>
          <w:rFonts w:ascii="Comic Sans MS" w:hAnsi="Comic Sans MS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D76008E" wp14:editId="230004CE">
                <wp:simplePos x="0" y="0"/>
                <wp:positionH relativeFrom="column">
                  <wp:posOffset>1403131</wp:posOffset>
                </wp:positionH>
                <wp:positionV relativeFrom="paragraph">
                  <wp:posOffset>109089</wp:posOffset>
                </wp:positionV>
                <wp:extent cx="4981904" cy="2143628"/>
                <wp:effectExtent l="0" t="0" r="9525" b="1587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81904" cy="214362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ACA65A5" w14:textId="77777777" w:rsidR="00123978" w:rsidRPr="002D36A4" w:rsidRDefault="002D36A4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2D36A4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You are going to describe the flower to your partner</w:t>
                            </w:r>
                          </w:p>
                          <w:p w14:paraId="61AA295B" w14:textId="77777777" w:rsidR="002D36A4" w:rsidRPr="002D36A4" w:rsidRDefault="002D36A4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14:paraId="58016DA9" w14:textId="77777777" w:rsidR="002D36A4" w:rsidRPr="002D36A4" w:rsidRDefault="002D36A4">
                            <w:pPr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D36A4"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</w:rPr>
                              <w:t>Make sure your partner does not see it!</w:t>
                            </w:r>
                          </w:p>
                          <w:p w14:paraId="49D8D1EC" w14:textId="77777777" w:rsidR="002D36A4" w:rsidRPr="002D36A4" w:rsidRDefault="002D36A4">
                            <w:pPr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1DFA294C" w14:textId="77777777" w:rsidR="002D36A4" w:rsidRPr="002D36A4" w:rsidRDefault="002D36A4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2D36A4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Describe your picture to your partner, think about the shapes and colours of every part.</w:t>
                            </w:r>
                          </w:p>
                          <w:p w14:paraId="210F04EE" w14:textId="77777777" w:rsidR="002D36A4" w:rsidRPr="002D36A4" w:rsidRDefault="002D36A4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2D36A4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When your partner has finished their picture, it is your turn to draw what they describe in the box below.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6008E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left:0;text-align:left;margin-left:110.5pt;margin-top:8.6pt;width:392.3pt;height:168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" fillcolor="white [3201]" strokeweight=".5pt">
                <v:textbox>
                  <w:txbxContent>
                    <w:p w14:paraId="1ACA65A5" w14:textId="77777777" w:rsidR="00123978" w:rsidRPr="002D36A4" w:rsidRDefault="002D36A4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2D36A4">
                        <w:rPr>
                          <w:rFonts w:ascii="Comic Sans MS" w:hAnsi="Comic Sans MS"/>
                          <w:sz w:val="28"/>
                          <w:szCs w:val="28"/>
                        </w:rPr>
                        <w:t>You are going to describe the flower to your partner</w:t>
                      </w:r>
                    </w:p>
                    <w:p w14:paraId="61AA295B" w14:textId="77777777" w:rsidR="002D36A4" w:rsidRPr="002D36A4" w:rsidRDefault="002D36A4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14:paraId="58016DA9" w14:textId="77777777" w:rsidR="002D36A4" w:rsidRPr="002D36A4" w:rsidRDefault="002D36A4">
                      <w:pPr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</w:rPr>
                      </w:pPr>
                      <w:r w:rsidRPr="002D36A4"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</w:rPr>
                        <w:t>Make sure your partner does not see it!</w:t>
                      </w:r>
                    </w:p>
                    <w:p w14:paraId="49D8D1EC" w14:textId="77777777" w:rsidR="002D36A4" w:rsidRPr="002D36A4" w:rsidRDefault="002D36A4">
                      <w:pPr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1DFA294C" w14:textId="77777777" w:rsidR="002D36A4" w:rsidRPr="002D36A4" w:rsidRDefault="002D36A4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2D36A4">
                        <w:rPr>
                          <w:rFonts w:ascii="Comic Sans MS" w:hAnsi="Comic Sans MS"/>
                          <w:sz w:val="28"/>
                          <w:szCs w:val="28"/>
                        </w:rPr>
                        <w:t>Describe your picture to your partner, think about the shapes and colours of every part.</w:t>
                      </w:r>
                    </w:p>
                    <w:p w14:paraId="210F04EE" w14:textId="77777777" w:rsidR="002D36A4" w:rsidRPr="002D36A4" w:rsidRDefault="002D36A4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2D36A4">
                        <w:rPr>
                          <w:rFonts w:ascii="Comic Sans MS" w:hAnsi="Comic Sans MS"/>
                          <w:sz w:val="28"/>
                          <w:szCs w:val="28"/>
                        </w:rPr>
                        <w:t>When your partner has finished their picture, it is your turn to draw what they describe in the box below.</w:t>
                      </w:r>
                    </w:p>
                  </w:txbxContent>
                </v:textbox>
              </v:shape>
            </w:pict>
          </mc:Fallback>
        </mc:AlternateContent>
      </w:r>
    </w:p>
    <w:p w14:paraId="0C6D5511" w14:textId="77777777" w:rsidR="00123978" w:rsidRDefault="00123978" w:rsidP="00123978">
      <w:pPr>
        <w:jc w:val="center"/>
        <w:rPr>
          <w:rFonts w:ascii="Comic Sans MS" w:hAnsi="Comic Sans MS"/>
          <w:b/>
          <w:bCs/>
          <w:sz w:val="32"/>
          <w:szCs w:val="32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39379D2" wp14:editId="0BB54C74">
                <wp:simplePos x="0" y="0"/>
                <wp:positionH relativeFrom="column">
                  <wp:posOffset>364719</wp:posOffset>
                </wp:positionH>
                <wp:positionV relativeFrom="paragraph">
                  <wp:posOffset>288250</wp:posOffset>
                </wp:positionV>
                <wp:extent cx="552112" cy="756745"/>
                <wp:effectExtent l="38100" t="0" r="32385" b="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750003">
                          <a:off x="0" y="0"/>
                          <a:ext cx="552112" cy="756745"/>
                        </a:xfrm>
                        <a:prstGeom prst="ellipse">
                          <a:avLst/>
                        </a:prstGeom>
                        <a:solidFill>
                          <a:srgbClr val="CF35B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DE3E751" id="Oval 14" o:spid="_x0000_s1026" style="position:absolute;margin-left:28.7pt;margin-top:22.7pt;width:43.45pt;height:59.6pt;rotation:-2020690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" fillcolor="#cf35be" stroked="f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42A57A" wp14:editId="28D32106">
                <wp:simplePos x="0" y="0"/>
                <wp:positionH relativeFrom="column">
                  <wp:posOffset>-567689</wp:posOffset>
                </wp:positionH>
                <wp:positionV relativeFrom="paragraph">
                  <wp:posOffset>285727</wp:posOffset>
                </wp:positionV>
                <wp:extent cx="552112" cy="756745"/>
                <wp:effectExtent l="50800" t="0" r="45085" b="0"/>
                <wp:wrapNone/>
                <wp:docPr id="9" name="Ova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200249">
                          <a:off x="0" y="0"/>
                          <a:ext cx="552112" cy="756745"/>
                        </a:xfrm>
                        <a:prstGeom prst="ellipse">
                          <a:avLst/>
                        </a:prstGeom>
                        <a:solidFill>
                          <a:srgbClr val="CF35B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9A5AE88" id="Oval 9" o:spid="_x0000_s1026" style="position:absolute;margin-left:-44.7pt;margin-top:22.5pt;width:43.45pt;height:59.6pt;rotation:2403259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" fillcolor="#cf35be" stroked="f" strokeweight="1pt">
                <v:stroke joinstyle="miter"/>
              </v:oval>
            </w:pict>
          </mc:Fallback>
        </mc:AlternateContent>
      </w:r>
    </w:p>
    <w:p w14:paraId="596513EA" w14:textId="77777777" w:rsidR="00123978" w:rsidRPr="00123978" w:rsidRDefault="00123978" w:rsidP="00123978">
      <w:pPr>
        <w:jc w:val="center"/>
        <w:rPr>
          <w:rFonts w:ascii="Comic Sans MS" w:hAnsi="Comic Sans MS"/>
          <w:b/>
          <w:bCs/>
          <w:sz w:val="32"/>
          <w:szCs w:val="32"/>
          <w:u w:val="single"/>
        </w:rPr>
      </w:pPr>
      <w:r>
        <w:rPr>
          <w:rFonts w:ascii="Comic Sans MS" w:hAnsi="Comic Sans MS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6A6A5A4" wp14:editId="022D62D8">
                <wp:simplePos x="0" y="0"/>
                <wp:positionH relativeFrom="column">
                  <wp:posOffset>109220</wp:posOffset>
                </wp:positionH>
                <wp:positionV relativeFrom="paragraph">
                  <wp:posOffset>172085</wp:posOffset>
                </wp:positionV>
                <wp:extent cx="94593" cy="1434662"/>
                <wp:effectExtent l="0" t="0" r="7620" b="1333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593" cy="1434662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E0F090" id="Rectangle 2" o:spid="_x0000_s1026" style="position:absolute;margin-left:8.6pt;margin-top:13.55pt;width:7.45pt;height:112.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" fillcolor="#70ad47 [3209]" strokecolor="#70ad47 [3209]" strokeweight="1pt"/>
            </w:pict>
          </mc:Fallback>
        </mc:AlternateContent>
      </w:r>
    </w:p>
    <w:p w14:paraId="15B9CE54" w14:textId="77777777" w:rsidR="008A5D39" w:rsidRDefault="008A5D39" w:rsidP="008A5D39">
      <w:pPr>
        <w:jc w:val="center"/>
        <w:rPr>
          <w:b/>
          <w:bCs/>
          <w:sz w:val="40"/>
          <w:szCs w:val="40"/>
          <w:u w:val="single"/>
        </w:rPr>
      </w:pPr>
    </w:p>
    <w:p w14:paraId="142D2996" w14:textId="77777777" w:rsidR="008A5D39" w:rsidRPr="009B0413" w:rsidRDefault="002D36A4" w:rsidP="008A5D39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noProof/>
          <w:sz w:val="36"/>
          <w:szCs w:val="36"/>
          <w:u w:val="single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3FDE5DE" wp14:editId="6E685DB9">
                <wp:simplePos x="0" y="0"/>
                <wp:positionH relativeFrom="column">
                  <wp:posOffset>-740979</wp:posOffset>
                </wp:positionH>
                <wp:positionV relativeFrom="paragraph">
                  <wp:posOffset>1284889</wp:posOffset>
                </wp:positionV>
                <wp:extent cx="7125685" cy="5912069"/>
                <wp:effectExtent l="0" t="0" r="12065" b="1905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5685" cy="591206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193873F" w14:textId="77777777" w:rsidR="002D36A4" w:rsidRPr="002D36A4" w:rsidRDefault="002D36A4" w:rsidP="002D36A4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2D36A4">
                              <w:rPr>
                                <w:rFonts w:ascii="Comic Sans MS" w:hAnsi="Comic Sans MS"/>
                                <w:b/>
                                <w:bCs/>
                                <w:sz w:val="40"/>
                                <w:szCs w:val="40"/>
                              </w:rPr>
                              <w:t>My Drawing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FDE5DE" id="Text Box 19" o:spid="_x0000_s1027" type="#_x0000_t202" style="position:absolute;left:0;text-align:left;margin-left:-58.35pt;margin-top:101.15pt;width:561.1pt;height:465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" fillcolor="white [3201]" strokeweight=".5pt">
                <v:textbox>
                  <w:txbxContent>
                    <w:p w14:paraId="3193873F" w14:textId="77777777" w:rsidR="002D36A4" w:rsidRPr="002D36A4" w:rsidRDefault="002D36A4" w:rsidP="002D36A4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40"/>
                          <w:szCs w:val="40"/>
                        </w:rPr>
                      </w:pPr>
                      <w:r w:rsidRPr="002D36A4">
                        <w:rPr>
                          <w:rFonts w:ascii="Comic Sans MS" w:hAnsi="Comic Sans MS"/>
                          <w:b/>
                          <w:bCs/>
                          <w:sz w:val="40"/>
                          <w:szCs w:val="40"/>
                        </w:rPr>
                        <w:t>My Drawing</w:t>
                      </w:r>
                    </w:p>
                  </w:txbxContent>
                </v:textbox>
              </v:shape>
            </w:pict>
          </mc:Fallback>
        </mc:AlternateContent>
      </w:r>
    </w:p>
    <w:sectPr w:rsidR="008A5D39" w:rsidRPr="009B0413" w:rsidSect="00D13883">
      <w:headerReference w:type="default" r:id="rId7"/>
      <w:footerReference w:type="default" r:id="rId8"/>
      <w:pgSz w:w="11900" w:h="16820"/>
      <w:pgMar w:top="1440" w:right="1440" w:bottom="1440" w:left="144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1B2B75B" w14:textId="77777777" w:rsidR="00123978" w:rsidRDefault="00123978" w:rsidP="00466AF9">
      <w:r>
        <w:separator/>
      </w:r>
    </w:p>
  </w:endnote>
  <w:endnote w:type="continuationSeparator" w:id="0">
    <w:p w14:paraId="5D789434" w14:textId="77777777" w:rsidR="00123978" w:rsidRDefault="00123978" w:rsidP="00466AF9">
      <w:r>
        <w:continuationSeparator/>
      </w:r>
    </w:p>
  </w:endnote>
  <w:endnote w:type="continuationNotice" w:id="1">
    <w:p w14:paraId="5BC787DD" w14:textId="77777777" w:rsidR="00123978" w:rsidRDefault="0012397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C000ACFF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Segoe UI">
    <w:altName w:val="Sylfaen"/>
    <w:panose1 w:val="020B0604020202020204"/>
    <w:charset w:val="00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093300" w14:textId="77777777" w:rsidR="00466AF9" w:rsidRDefault="00093213">
    <w:pPr>
      <w:pStyle w:val="Footer"/>
    </w:pPr>
    <w:r>
      <w:rPr>
        <w:noProof/>
        <w:lang w:eastAsia="en-GB"/>
      </w:rPr>
      <w:drawing>
        <wp:anchor distT="0" distB="0" distL="114300" distR="114300" simplePos="0" relativeHeight="251658243" behindDoc="1" locked="0" layoutInCell="1" allowOverlap="1" wp14:anchorId="7BC5D02E" wp14:editId="6ED072F6">
          <wp:simplePos x="0" y="0"/>
          <wp:positionH relativeFrom="column">
            <wp:posOffset>2010285</wp:posOffset>
          </wp:positionH>
          <wp:positionV relativeFrom="paragraph">
            <wp:posOffset>-190814</wp:posOffset>
          </wp:positionV>
          <wp:extent cx="1665605" cy="744855"/>
          <wp:effectExtent l="0" t="0" r="0" b="4445"/>
          <wp:wrapTight wrapText="bothSides">
            <wp:wrapPolygon edited="0">
              <wp:start x="0" y="0"/>
              <wp:lineTo x="0" y="21361"/>
              <wp:lineTo x="21411" y="21361"/>
              <wp:lineTo x="21411" y="0"/>
              <wp:lineTo x="0" y="0"/>
            </wp:wrapPolygon>
          </wp:wrapTight>
          <wp:docPr id="5" name="Picture 5" descr="Imag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mag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1000" b="30000"/>
                  <a:stretch/>
                </pic:blipFill>
                <pic:spPr bwMode="auto">
                  <a:xfrm>
                    <a:off x="0" y="0"/>
                    <a:ext cx="1665605" cy="74485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44E53">
      <w:rPr>
        <w:noProof/>
        <w:lang w:eastAsia="en-GB"/>
      </w:rPr>
      <w:drawing>
        <wp:anchor distT="0" distB="0" distL="114300" distR="114300" simplePos="0" relativeHeight="251658242" behindDoc="1" locked="0" layoutInCell="1" allowOverlap="1" wp14:anchorId="4DD74A1E" wp14:editId="57433963">
          <wp:simplePos x="0" y="0"/>
          <wp:positionH relativeFrom="column">
            <wp:posOffset>-553437</wp:posOffset>
          </wp:positionH>
          <wp:positionV relativeFrom="paragraph">
            <wp:posOffset>-73237</wp:posOffset>
          </wp:positionV>
          <wp:extent cx="1873885" cy="473075"/>
          <wp:effectExtent l="0" t="0" r="5715" b="0"/>
          <wp:wrapTight wrapText="bothSides">
            <wp:wrapPolygon edited="0">
              <wp:start x="0" y="0"/>
              <wp:lineTo x="0" y="20875"/>
              <wp:lineTo x="21519" y="20875"/>
              <wp:lineTo x="21519" y="0"/>
              <wp:lineTo x="0" y="0"/>
            </wp:wrapPolygon>
          </wp:wrapTight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873885" cy="473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44E53">
      <w:rPr>
        <w:noProof/>
        <w:lang w:eastAsia="en-GB"/>
      </w:rPr>
      <w:drawing>
        <wp:anchor distT="0" distB="0" distL="114300" distR="114300" simplePos="0" relativeHeight="251658241" behindDoc="1" locked="0" layoutInCell="1" allowOverlap="1" wp14:anchorId="48FD78A9" wp14:editId="3F0AC23D">
          <wp:simplePos x="0" y="0"/>
          <wp:positionH relativeFrom="column">
            <wp:posOffset>4436322</wp:posOffset>
          </wp:positionH>
          <wp:positionV relativeFrom="paragraph">
            <wp:posOffset>-103435</wp:posOffset>
          </wp:positionV>
          <wp:extent cx="1772285" cy="551815"/>
          <wp:effectExtent l="0" t="0" r="5715" b="0"/>
          <wp:wrapTight wrapText="bothSides">
            <wp:wrapPolygon edited="0">
              <wp:start x="0" y="0"/>
              <wp:lineTo x="0" y="20879"/>
              <wp:lineTo x="21515" y="20879"/>
              <wp:lineTo x="21515" y="0"/>
              <wp:lineTo x="0" y="0"/>
            </wp:wrapPolygon>
          </wp:wrapTight>
          <wp:docPr id="8" name="Picture 8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772285" cy="5518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B9B3EA7" w14:textId="77777777" w:rsidR="00123978" w:rsidRDefault="00123978" w:rsidP="00466AF9">
      <w:r>
        <w:separator/>
      </w:r>
    </w:p>
  </w:footnote>
  <w:footnote w:type="continuationSeparator" w:id="0">
    <w:p w14:paraId="787519CA" w14:textId="77777777" w:rsidR="00123978" w:rsidRDefault="00123978" w:rsidP="00466AF9">
      <w:r>
        <w:continuationSeparator/>
      </w:r>
    </w:p>
  </w:footnote>
  <w:footnote w:type="continuationNotice" w:id="1">
    <w:p w14:paraId="14AA1C61" w14:textId="77777777" w:rsidR="00123978" w:rsidRDefault="0012397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E24683" w14:textId="77777777" w:rsidR="00466AF9" w:rsidRDefault="00466AF9">
    <w:pPr>
      <w:pStyle w:val="Header"/>
    </w:pPr>
    <w:r>
      <w:rPr>
        <w:noProof/>
        <w:lang w:eastAsia="en-GB"/>
      </w:rPr>
      <w:drawing>
        <wp:anchor distT="0" distB="0" distL="114300" distR="114300" simplePos="0" relativeHeight="251658240" behindDoc="1" locked="0" layoutInCell="1" allowOverlap="1" wp14:anchorId="6245ECEB" wp14:editId="2F9ED7B4">
          <wp:simplePos x="0" y="0"/>
          <wp:positionH relativeFrom="column">
            <wp:posOffset>2516636</wp:posOffset>
          </wp:positionH>
          <wp:positionV relativeFrom="paragraph">
            <wp:posOffset>-355600</wp:posOffset>
          </wp:positionV>
          <wp:extent cx="801511" cy="801511"/>
          <wp:effectExtent l="0" t="0" r="0" b="0"/>
          <wp:wrapNone/>
          <wp:docPr id="3" name="Picture 3" descr="A close up of a 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1511" cy="8015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992BE8"/>
    <w:multiLevelType w:val="hybridMultilevel"/>
    <w:tmpl w:val="0290B81C"/>
    <w:lvl w:ilvl="0" w:tplc="F42607BC">
      <w:start w:val="1"/>
      <w:numFmt w:val="decimal"/>
      <w:lvlText w:val="%1."/>
      <w:lvlJc w:val="left"/>
      <w:pPr>
        <w:ind w:left="1222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942" w:hanging="360"/>
      </w:pPr>
    </w:lvl>
    <w:lvl w:ilvl="2" w:tplc="0809001B" w:tentative="1">
      <w:start w:val="1"/>
      <w:numFmt w:val="lowerRoman"/>
      <w:lvlText w:val="%3."/>
      <w:lvlJc w:val="right"/>
      <w:pPr>
        <w:ind w:left="2662" w:hanging="180"/>
      </w:pPr>
    </w:lvl>
    <w:lvl w:ilvl="3" w:tplc="0809000F" w:tentative="1">
      <w:start w:val="1"/>
      <w:numFmt w:val="decimal"/>
      <w:lvlText w:val="%4."/>
      <w:lvlJc w:val="left"/>
      <w:pPr>
        <w:ind w:left="3382" w:hanging="360"/>
      </w:pPr>
    </w:lvl>
    <w:lvl w:ilvl="4" w:tplc="08090019" w:tentative="1">
      <w:start w:val="1"/>
      <w:numFmt w:val="lowerLetter"/>
      <w:lvlText w:val="%5."/>
      <w:lvlJc w:val="left"/>
      <w:pPr>
        <w:ind w:left="4102" w:hanging="360"/>
      </w:pPr>
    </w:lvl>
    <w:lvl w:ilvl="5" w:tplc="0809001B" w:tentative="1">
      <w:start w:val="1"/>
      <w:numFmt w:val="lowerRoman"/>
      <w:lvlText w:val="%6."/>
      <w:lvlJc w:val="right"/>
      <w:pPr>
        <w:ind w:left="4822" w:hanging="180"/>
      </w:pPr>
    </w:lvl>
    <w:lvl w:ilvl="6" w:tplc="0809000F" w:tentative="1">
      <w:start w:val="1"/>
      <w:numFmt w:val="decimal"/>
      <w:lvlText w:val="%7."/>
      <w:lvlJc w:val="left"/>
      <w:pPr>
        <w:ind w:left="5542" w:hanging="360"/>
      </w:pPr>
    </w:lvl>
    <w:lvl w:ilvl="7" w:tplc="08090019" w:tentative="1">
      <w:start w:val="1"/>
      <w:numFmt w:val="lowerLetter"/>
      <w:lvlText w:val="%8."/>
      <w:lvlJc w:val="left"/>
      <w:pPr>
        <w:ind w:left="6262" w:hanging="360"/>
      </w:pPr>
    </w:lvl>
    <w:lvl w:ilvl="8" w:tplc="0809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" w15:restartNumberingAfterBreak="0">
    <w:nsid w:val="27412CF6"/>
    <w:multiLevelType w:val="hybridMultilevel"/>
    <w:tmpl w:val="E618A8F8"/>
    <w:lvl w:ilvl="0" w:tplc="054C8976">
      <w:start w:val="1"/>
      <w:numFmt w:val="bullet"/>
      <w:lvlText w:val=""/>
      <w:lvlJc w:val="left"/>
      <w:pPr>
        <w:ind w:left="502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582B01"/>
    <w:multiLevelType w:val="hybridMultilevel"/>
    <w:tmpl w:val="ED4E88DE"/>
    <w:lvl w:ilvl="0" w:tplc="C4544300">
      <w:start w:val="1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582" w:hanging="360"/>
      </w:pPr>
    </w:lvl>
    <w:lvl w:ilvl="2" w:tplc="0809001B" w:tentative="1">
      <w:start w:val="1"/>
      <w:numFmt w:val="lowerRoman"/>
      <w:lvlText w:val="%3."/>
      <w:lvlJc w:val="right"/>
      <w:pPr>
        <w:ind w:left="2302" w:hanging="180"/>
      </w:pPr>
    </w:lvl>
    <w:lvl w:ilvl="3" w:tplc="0809000F" w:tentative="1">
      <w:start w:val="1"/>
      <w:numFmt w:val="decimal"/>
      <w:lvlText w:val="%4."/>
      <w:lvlJc w:val="left"/>
      <w:pPr>
        <w:ind w:left="3022" w:hanging="360"/>
      </w:pPr>
    </w:lvl>
    <w:lvl w:ilvl="4" w:tplc="08090019" w:tentative="1">
      <w:start w:val="1"/>
      <w:numFmt w:val="lowerLetter"/>
      <w:lvlText w:val="%5."/>
      <w:lvlJc w:val="left"/>
      <w:pPr>
        <w:ind w:left="3742" w:hanging="360"/>
      </w:pPr>
    </w:lvl>
    <w:lvl w:ilvl="5" w:tplc="0809001B" w:tentative="1">
      <w:start w:val="1"/>
      <w:numFmt w:val="lowerRoman"/>
      <w:lvlText w:val="%6."/>
      <w:lvlJc w:val="right"/>
      <w:pPr>
        <w:ind w:left="4462" w:hanging="180"/>
      </w:pPr>
    </w:lvl>
    <w:lvl w:ilvl="6" w:tplc="0809000F" w:tentative="1">
      <w:start w:val="1"/>
      <w:numFmt w:val="decimal"/>
      <w:lvlText w:val="%7."/>
      <w:lvlJc w:val="left"/>
      <w:pPr>
        <w:ind w:left="5182" w:hanging="360"/>
      </w:pPr>
    </w:lvl>
    <w:lvl w:ilvl="7" w:tplc="08090019" w:tentative="1">
      <w:start w:val="1"/>
      <w:numFmt w:val="lowerLetter"/>
      <w:lvlText w:val="%8."/>
      <w:lvlJc w:val="left"/>
      <w:pPr>
        <w:ind w:left="5902" w:hanging="360"/>
      </w:pPr>
    </w:lvl>
    <w:lvl w:ilvl="8" w:tplc="0809001B" w:tentative="1">
      <w:start w:val="1"/>
      <w:numFmt w:val="lowerRoman"/>
      <w:lvlText w:val="%9."/>
      <w:lvlJc w:val="right"/>
      <w:pPr>
        <w:ind w:left="6622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1"/>
  <w:proofState w:spelling="clean" w:grammar="clean"/>
  <w:attachedTemplate r:id="rId1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3978"/>
    <w:rsid w:val="00004B10"/>
    <w:rsid w:val="00020891"/>
    <w:rsid w:val="00020BE2"/>
    <w:rsid w:val="000239F3"/>
    <w:rsid w:val="0002705F"/>
    <w:rsid w:val="00030AFC"/>
    <w:rsid w:val="00032517"/>
    <w:rsid w:val="00062385"/>
    <w:rsid w:val="00062EDE"/>
    <w:rsid w:val="00065047"/>
    <w:rsid w:val="00067C85"/>
    <w:rsid w:val="00082788"/>
    <w:rsid w:val="00087074"/>
    <w:rsid w:val="00090CCB"/>
    <w:rsid w:val="0009295D"/>
    <w:rsid w:val="00093213"/>
    <w:rsid w:val="000B5644"/>
    <w:rsid w:val="000B6FDA"/>
    <w:rsid w:val="000D5830"/>
    <w:rsid w:val="000E2E2E"/>
    <w:rsid w:val="000E7010"/>
    <w:rsid w:val="000F272D"/>
    <w:rsid w:val="000F6847"/>
    <w:rsid w:val="00103959"/>
    <w:rsid w:val="0011240C"/>
    <w:rsid w:val="001174B2"/>
    <w:rsid w:val="00123978"/>
    <w:rsid w:val="00126524"/>
    <w:rsid w:val="00133792"/>
    <w:rsid w:val="001A2AFC"/>
    <w:rsid w:val="001A4FA1"/>
    <w:rsid w:val="001A75A1"/>
    <w:rsid w:val="001B5443"/>
    <w:rsid w:val="00216691"/>
    <w:rsid w:val="00224B11"/>
    <w:rsid w:val="002315A8"/>
    <w:rsid w:val="002370B8"/>
    <w:rsid w:val="0024074C"/>
    <w:rsid w:val="00247306"/>
    <w:rsid w:val="0025543C"/>
    <w:rsid w:val="002567BB"/>
    <w:rsid w:val="00261438"/>
    <w:rsid w:val="0026613A"/>
    <w:rsid w:val="00282D62"/>
    <w:rsid w:val="00286B8F"/>
    <w:rsid w:val="002A54A8"/>
    <w:rsid w:val="002C6A20"/>
    <w:rsid w:val="002C701E"/>
    <w:rsid w:val="002D36A4"/>
    <w:rsid w:val="002D55EA"/>
    <w:rsid w:val="002E6F07"/>
    <w:rsid w:val="002F084B"/>
    <w:rsid w:val="002F1256"/>
    <w:rsid w:val="002F6BC1"/>
    <w:rsid w:val="00307CDE"/>
    <w:rsid w:val="00325E5C"/>
    <w:rsid w:val="003269C6"/>
    <w:rsid w:val="0033094A"/>
    <w:rsid w:val="003327EB"/>
    <w:rsid w:val="003439BD"/>
    <w:rsid w:val="003536E1"/>
    <w:rsid w:val="00357AA5"/>
    <w:rsid w:val="00361B4C"/>
    <w:rsid w:val="00363A80"/>
    <w:rsid w:val="003726B4"/>
    <w:rsid w:val="00387B3E"/>
    <w:rsid w:val="003A75B2"/>
    <w:rsid w:val="003B37C1"/>
    <w:rsid w:val="003B4555"/>
    <w:rsid w:val="003B61C3"/>
    <w:rsid w:val="003B64DF"/>
    <w:rsid w:val="003C2E47"/>
    <w:rsid w:val="003C5E71"/>
    <w:rsid w:val="003D3842"/>
    <w:rsid w:val="003D7CD1"/>
    <w:rsid w:val="0040225B"/>
    <w:rsid w:val="0040590D"/>
    <w:rsid w:val="004105B1"/>
    <w:rsid w:val="0042613E"/>
    <w:rsid w:val="00435446"/>
    <w:rsid w:val="00444E53"/>
    <w:rsid w:val="00445932"/>
    <w:rsid w:val="00452B9E"/>
    <w:rsid w:val="00455AAE"/>
    <w:rsid w:val="00460438"/>
    <w:rsid w:val="00466AF9"/>
    <w:rsid w:val="00481C22"/>
    <w:rsid w:val="00497CB4"/>
    <w:rsid w:val="004A6C5D"/>
    <w:rsid w:val="004B5B0A"/>
    <w:rsid w:val="004C51EE"/>
    <w:rsid w:val="004D379B"/>
    <w:rsid w:val="004E1433"/>
    <w:rsid w:val="004E18A8"/>
    <w:rsid w:val="004E250D"/>
    <w:rsid w:val="005017C3"/>
    <w:rsid w:val="00506B15"/>
    <w:rsid w:val="00507CB0"/>
    <w:rsid w:val="0051430A"/>
    <w:rsid w:val="00521554"/>
    <w:rsid w:val="005313E3"/>
    <w:rsid w:val="00532039"/>
    <w:rsid w:val="0053486E"/>
    <w:rsid w:val="00565E96"/>
    <w:rsid w:val="005678DB"/>
    <w:rsid w:val="00580CBE"/>
    <w:rsid w:val="005917DB"/>
    <w:rsid w:val="00592386"/>
    <w:rsid w:val="00592A8A"/>
    <w:rsid w:val="005A1CF2"/>
    <w:rsid w:val="005A2611"/>
    <w:rsid w:val="005A55FE"/>
    <w:rsid w:val="005B79E3"/>
    <w:rsid w:val="005D4307"/>
    <w:rsid w:val="005E08E6"/>
    <w:rsid w:val="005E1D2A"/>
    <w:rsid w:val="006003BD"/>
    <w:rsid w:val="00600A1A"/>
    <w:rsid w:val="00602F1D"/>
    <w:rsid w:val="00603766"/>
    <w:rsid w:val="006048A7"/>
    <w:rsid w:val="00605EB4"/>
    <w:rsid w:val="006116A1"/>
    <w:rsid w:val="0062478A"/>
    <w:rsid w:val="0062645F"/>
    <w:rsid w:val="006300E1"/>
    <w:rsid w:val="0063012E"/>
    <w:rsid w:val="00631142"/>
    <w:rsid w:val="00633F32"/>
    <w:rsid w:val="00643815"/>
    <w:rsid w:val="006442B3"/>
    <w:rsid w:val="0066658D"/>
    <w:rsid w:val="006B089D"/>
    <w:rsid w:val="006B583E"/>
    <w:rsid w:val="006B6ACE"/>
    <w:rsid w:val="006C4C17"/>
    <w:rsid w:val="006D2215"/>
    <w:rsid w:val="006E26BC"/>
    <w:rsid w:val="006F1391"/>
    <w:rsid w:val="007076BA"/>
    <w:rsid w:val="00710247"/>
    <w:rsid w:val="007225B0"/>
    <w:rsid w:val="0073258E"/>
    <w:rsid w:val="0073669D"/>
    <w:rsid w:val="00754241"/>
    <w:rsid w:val="00754812"/>
    <w:rsid w:val="00755474"/>
    <w:rsid w:val="0076093D"/>
    <w:rsid w:val="00760C54"/>
    <w:rsid w:val="007824D2"/>
    <w:rsid w:val="007868C2"/>
    <w:rsid w:val="007A69F7"/>
    <w:rsid w:val="007C095C"/>
    <w:rsid w:val="007C5B11"/>
    <w:rsid w:val="007C6AB8"/>
    <w:rsid w:val="007D6F21"/>
    <w:rsid w:val="007F3B12"/>
    <w:rsid w:val="00802621"/>
    <w:rsid w:val="0080479D"/>
    <w:rsid w:val="00810F96"/>
    <w:rsid w:val="00817E41"/>
    <w:rsid w:val="0084267B"/>
    <w:rsid w:val="00843DFD"/>
    <w:rsid w:val="008453E6"/>
    <w:rsid w:val="00846C07"/>
    <w:rsid w:val="00862CE5"/>
    <w:rsid w:val="00864207"/>
    <w:rsid w:val="00870A6D"/>
    <w:rsid w:val="008722F2"/>
    <w:rsid w:val="00880DE2"/>
    <w:rsid w:val="008A3D19"/>
    <w:rsid w:val="008A5D39"/>
    <w:rsid w:val="008A75EA"/>
    <w:rsid w:val="008B0D37"/>
    <w:rsid w:val="008B606F"/>
    <w:rsid w:val="008B6F83"/>
    <w:rsid w:val="008C284D"/>
    <w:rsid w:val="008C5559"/>
    <w:rsid w:val="008E26BC"/>
    <w:rsid w:val="00901DEF"/>
    <w:rsid w:val="00907D50"/>
    <w:rsid w:val="00921B69"/>
    <w:rsid w:val="00924A55"/>
    <w:rsid w:val="00946D8F"/>
    <w:rsid w:val="009473B4"/>
    <w:rsid w:val="009515DF"/>
    <w:rsid w:val="00973926"/>
    <w:rsid w:val="00973DF3"/>
    <w:rsid w:val="009806C1"/>
    <w:rsid w:val="00980ACC"/>
    <w:rsid w:val="00985958"/>
    <w:rsid w:val="009A4C8E"/>
    <w:rsid w:val="009B0413"/>
    <w:rsid w:val="009B39FC"/>
    <w:rsid w:val="009C2AE8"/>
    <w:rsid w:val="009D7EB9"/>
    <w:rsid w:val="009E3A81"/>
    <w:rsid w:val="009E3ED9"/>
    <w:rsid w:val="009E5134"/>
    <w:rsid w:val="009E6D87"/>
    <w:rsid w:val="00A064BB"/>
    <w:rsid w:val="00A12A4D"/>
    <w:rsid w:val="00A17489"/>
    <w:rsid w:val="00A30118"/>
    <w:rsid w:val="00A40ACC"/>
    <w:rsid w:val="00A56E61"/>
    <w:rsid w:val="00A747A1"/>
    <w:rsid w:val="00A766D2"/>
    <w:rsid w:val="00A87A69"/>
    <w:rsid w:val="00A939F3"/>
    <w:rsid w:val="00A94BCB"/>
    <w:rsid w:val="00AA0816"/>
    <w:rsid w:val="00AA1947"/>
    <w:rsid w:val="00AA3AD1"/>
    <w:rsid w:val="00AB595E"/>
    <w:rsid w:val="00AC6B1C"/>
    <w:rsid w:val="00AD5E2B"/>
    <w:rsid w:val="00AD7306"/>
    <w:rsid w:val="00AE2C52"/>
    <w:rsid w:val="00AF667E"/>
    <w:rsid w:val="00AF7747"/>
    <w:rsid w:val="00B06047"/>
    <w:rsid w:val="00B11397"/>
    <w:rsid w:val="00B22248"/>
    <w:rsid w:val="00B2742B"/>
    <w:rsid w:val="00B32010"/>
    <w:rsid w:val="00B36374"/>
    <w:rsid w:val="00B37D83"/>
    <w:rsid w:val="00B45793"/>
    <w:rsid w:val="00B54100"/>
    <w:rsid w:val="00B65FC1"/>
    <w:rsid w:val="00B719F1"/>
    <w:rsid w:val="00B76D8C"/>
    <w:rsid w:val="00B87368"/>
    <w:rsid w:val="00B87BDE"/>
    <w:rsid w:val="00B96E3D"/>
    <w:rsid w:val="00BA1708"/>
    <w:rsid w:val="00BB184E"/>
    <w:rsid w:val="00BC73FC"/>
    <w:rsid w:val="00BD29B9"/>
    <w:rsid w:val="00BD378C"/>
    <w:rsid w:val="00C03F2A"/>
    <w:rsid w:val="00C149A2"/>
    <w:rsid w:val="00C20455"/>
    <w:rsid w:val="00C21E75"/>
    <w:rsid w:val="00C27991"/>
    <w:rsid w:val="00C358CA"/>
    <w:rsid w:val="00C41EF4"/>
    <w:rsid w:val="00C6319E"/>
    <w:rsid w:val="00C73CEF"/>
    <w:rsid w:val="00C86E28"/>
    <w:rsid w:val="00CA0708"/>
    <w:rsid w:val="00CA5033"/>
    <w:rsid w:val="00CB0D71"/>
    <w:rsid w:val="00CC05A4"/>
    <w:rsid w:val="00CC3792"/>
    <w:rsid w:val="00CD44ED"/>
    <w:rsid w:val="00CF4129"/>
    <w:rsid w:val="00D0778F"/>
    <w:rsid w:val="00D11943"/>
    <w:rsid w:val="00D13883"/>
    <w:rsid w:val="00D14E4C"/>
    <w:rsid w:val="00D22E3A"/>
    <w:rsid w:val="00D24D49"/>
    <w:rsid w:val="00D2694C"/>
    <w:rsid w:val="00D44424"/>
    <w:rsid w:val="00D544E4"/>
    <w:rsid w:val="00D65F09"/>
    <w:rsid w:val="00D757C9"/>
    <w:rsid w:val="00D757EC"/>
    <w:rsid w:val="00D86F78"/>
    <w:rsid w:val="00DA5E86"/>
    <w:rsid w:val="00DA72A0"/>
    <w:rsid w:val="00DB283D"/>
    <w:rsid w:val="00DB2DCB"/>
    <w:rsid w:val="00DD3C67"/>
    <w:rsid w:val="00DD7A89"/>
    <w:rsid w:val="00DE0428"/>
    <w:rsid w:val="00DE510E"/>
    <w:rsid w:val="00DF365C"/>
    <w:rsid w:val="00DF7DE4"/>
    <w:rsid w:val="00E11DB1"/>
    <w:rsid w:val="00E15489"/>
    <w:rsid w:val="00E26DF9"/>
    <w:rsid w:val="00E35655"/>
    <w:rsid w:val="00E42A05"/>
    <w:rsid w:val="00E53E48"/>
    <w:rsid w:val="00E546F6"/>
    <w:rsid w:val="00E577C5"/>
    <w:rsid w:val="00E64E20"/>
    <w:rsid w:val="00EA6AA2"/>
    <w:rsid w:val="00EB0D81"/>
    <w:rsid w:val="00EB15CD"/>
    <w:rsid w:val="00EB3E7B"/>
    <w:rsid w:val="00EC0FBE"/>
    <w:rsid w:val="00EC7157"/>
    <w:rsid w:val="00EE5735"/>
    <w:rsid w:val="00EF21C1"/>
    <w:rsid w:val="00EF61A8"/>
    <w:rsid w:val="00F05966"/>
    <w:rsid w:val="00F10F46"/>
    <w:rsid w:val="00F1767C"/>
    <w:rsid w:val="00F3640D"/>
    <w:rsid w:val="00F36870"/>
    <w:rsid w:val="00F71647"/>
    <w:rsid w:val="00F72B01"/>
    <w:rsid w:val="00F75901"/>
    <w:rsid w:val="00F75C41"/>
    <w:rsid w:val="00F83718"/>
    <w:rsid w:val="00F84E98"/>
    <w:rsid w:val="00F92FE2"/>
    <w:rsid w:val="00FC7448"/>
    <w:rsid w:val="00FD1B57"/>
    <w:rsid w:val="00FE1F09"/>
    <w:rsid w:val="00FE5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1A189F"/>
  <w14:defaultImageDpi w14:val="32767"/>
  <w15:chartTrackingRefBased/>
  <w15:docId w15:val="{08D44029-6555-434F-9BD3-2C9B6AB344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C5559"/>
    <w:rPr>
      <w:rFonts w:ascii="Times New Roman" w:eastAsia="Times New Roman" w:hAnsi="Times New Roman" w:cs="Times New Roman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66AF9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466AF9"/>
  </w:style>
  <w:style w:type="paragraph" w:styleId="Footer">
    <w:name w:val="footer"/>
    <w:basedOn w:val="Normal"/>
    <w:link w:val="FooterChar"/>
    <w:uiPriority w:val="99"/>
    <w:unhideWhenUsed/>
    <w:rsid w:val="00466AF9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466AF9"/>
  </w:style>
  <w:style w:type="table" w:styleId="TableGrid">
    <w:name w:val="Table Grid"/>
    <w:basedOn w:val="TableNormal"/>
    <w:uiPriority w:val="39"/>
    <w:rsid w:val="009E51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9E5134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A503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A5033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9B39FC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E08E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747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87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35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230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77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57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9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bridiewhite/Library/Group%20Containers/UBF8T346G9.Office/User%20Content.localized/Templates.localized/Careers%20Hub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Careers Hub Template.dotx</Template>
  <TotalTime>11</TotalTime>
  <Pages>1</Pages>
  <Words>6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Bridie White</cp:lastModifiedBy>
  <cp:revision>1</cp:revision>
  <cp:lastPrinted>2019-07-29T10:51:00Z</cp:lastPrinted>
  <dcterms:created xsi:type="dcterms:W3CDTF">2020-04-06T11:38:00Z</dcterms:created>
  <dcterms:modified xsi:type="dcterms:W3CDTF">2020-04-06T11:52:00Z</dcterms:modified>
</cp:coreProperties>
</file>